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264707" w14:textId="77777777" w:rsidR="004F7C34" w:rsidRDefault="004F7C34" w:rsidP="004F7C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SOMERCOTES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fl.1399)</w:t>
      </w:r>
    </w:p>
    <w:p w14:paraId="547FAD56" w14:textId="77777777" w:rsidR="004F7C34" w:rsidRDefault="004F7C34" w:rsidP="004F7C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299542" w14:textId="77777777" w:rsidR="004F7C34" w:rsidRDefault="004F7C34" w:rsidP="004F7C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4FD6B8" w14:textId="77777777" w:rsidR="004F7C34" w:rsidRDefault="004F7C34" w:rsidP="004F7C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Nov.1399</w:t>
      </w:r>
      <w:r>
        <w:rPr>
          <w:rFonts w:ascii="Times New Roman" w:hAnsi="Times New Roman" w:cs="Times New Roman"/>
          <w:sz w:val="24"/>
          <w:szCs w:val="24"/>
        </w:rPr>
        <w:tab/>
        <w:t>He was appointed alnager in London and suburbs.</w:t>
      </w:r>
    </w:p>
    <w:p w14:paraId="58ED5790" w14:textId="77777777" w:rsidR="004F7C34" w:rsidRDefault="004F7C34" w:rsidP="004F7C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p.45)</w:t>
      </w:r>
    </w:p>
    <w:p w14:paraId="24451FEF" w14:textId="77777777" w:rsidR="004F7C34" w:rsidRDefault="004F7C34" w:rsidP="004F7C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E6C787" w14:textId="77777777" w:rsidR="004F7C34" w:rsidRDefault="004F7C34" w:rsidP="004F7C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814641" w14:textId="77777777" w:rsidR="004F7C34" w:rsidRDefault="004F7C34" w:rsidP="004F7C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April 2021</w:t>
      </w:r>
    </w:p>
    <w:p w14:paraId="6AA065D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1E8EB6" w14:textId="77777777" w:rsidR="004F7C34" w:rsidRDefault="004F7C34" w:rsidP="009139A6">
      <w:r>
        <w:separator/>
      </w:r>
    </w:p>
  </w:endnote>
  <w:endnote w:type="continuationSeparator" w:id="0">
    <w:p w14:paraId="0CD36DF2" w14:textId="77777777" w:rsidR="004F7C34" w:rsidRDefault="004F7C3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996B0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F3499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1D56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70EDE9" w14:textId="77777777" w:rsidR="004F7C34" w:rsidRDefault="004F7C34" w:rsidP="009139A6">
      <w:r>
        <w:separator/>
      </w:r>
    </w:p>
  </w:footnote>
  <w:footnote w:type="continuationSeparator" w:id="0">
    <w:p w14:paraId="7085AEA0" w14:textId="77777777" w:rsidR="004F7C34" w:rsidRDefault="004F7C3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19DAB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ACB4E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CA434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C34"/>
    <w:rsid w:val="000666E0"/>
    <w:rsid w:val="002510B7"/>
    <w:rsid w:val="004F7C34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7FD0CB"/>
  <w15:chartTrackingRefBased/>
  <w15:docId w15:val="{44ADBBCA-6BCD-42FF-A363-D7716D09E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2021-04-15T20:26:00Z</dcterms:created>
  <dcterms:modified xsi:type="dcterms:W3CDTF">2021-04-15T20:26:00Z</dcterms:modified>
</cp:coreProperties>
</file>